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111B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4FAF6B3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Ilsley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Berkshire. Husbandman.</w:t>
      </w:r>
    </w:p>
    <w:p w14:paraId="1AD70C38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C8CFF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9E581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Natsale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Wantage(q.v.) brought a plaint of debt against him, Thomas</w:t>
      </w:r>
    </w:p>
    <w:p w14:paraId="33A68205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Mariote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Grove by Wantage(q.v.)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Wynterborn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Grove by</w:t>
      </w:r>
    </w:p>
    <w:p w14:paraId="15D6D2D6" w14:textId="77777777" w:rsidR="00BA1B39" w:rsidRDefault="00BA1B39" w:rsidP="00BA1B3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Wantage(q.v.).</w:t>
      </w:r>
    </w:p>
    <w:p w14:paraId="6D630720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B1536FD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EB2BCD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FC318A" w14:textId="77777777" w:rsidR="00BA1B39" w:rsidRDefault="00BA1B39" w:rsidP="00BA1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2022</w:t>
      </w:r>
    </w:p>
    <w:p w14:paraId="0E421B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4653" w14:textId="77777777" w:rsidR="00BA1B39" w:rsidRDefault="00BA1B39" w:rsidP="009139A6">
      <w:r>
        <w:separator/>
      </w:r>
    </w:p>
  </w:endnote>
  <w:endnote w:type="continuationSeparator" w:id="0">
    <w:p w14:paraId="6AF256BC" w14:textId="77777777" w:rsidR="00BA1B39" w:rsidRDefault="00BA1B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52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52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35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D0813" w14:textId="77777777" w:rsidR="00BA1B39" w:rsidRDefault="00BA1B39" w:rsidP="009139A6">
      <w:r>
        <w:separator/>
      </w:r>
    </w:p>
  </w:footnote>
  <w:footnote w:type="continuationSeparator" w:id="0">
    <w:p w14:paraId="609AD81C" w14:textId="77777777" w:rsidR="00BA1B39" w:rsidRDefault="00BA1B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94D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A8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5D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B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1B3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4F8B1"/>
  <w15:chartTrackingRefBased/>
  <w15:docId w15:val="{456D714E-2A9E-4E5E-A7FB-E6382E05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1B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2022-05-16T14:46:00Z</dcterms:created>
  <dcterms:modified xsi:type="dcterms:W3CDTF">2022-05-16T14:47:00Z</dcterms:modified>
</cp:coreProperties>
</file>